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6E424A15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Pr="00F25496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E65E33">
        <w:rPr>
          <w:b/>
          <w:i/>
          <w:noProof/>
          <w:sz w:val="28"/>
        </w:rPr>
        <w:t>22331</w:t>
      </w:r>
      <w:bookmarkEnd w:id="0"/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547A9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Huawei</w:t>
      </w:r>
    </w:p>
    <w:p w14:paraId="7C9F0994" w14:textId="18C8C0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B24">
        <w:rPr>
          <w:rFonts w:ascii="Arial" w:hAnsi="Arial" w:cs="Arial"/>
          <w:b/>
        </w:rPr>
        <w:t xml:space="preserve">WoP of </w:t>
      </w:r>
      <w:r w:rsidR="002F0CE4" w:rsidRPr="002F0CE4">
        <w:rPr>
          <w:rFonts w:ascii="Arial" w:hAnsi="Arial" w:cs="Arial"/>
          <w:b/>
        </w:rPr>
        <w:t>FS_MEC_ECM</w:t>
      </w:r>
    </w:p>
    <w:p w14:paraId="7C3F786F" w14:textId="1DF849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947AC">
        <w:rPr>
          <w:rFonts w:ascii="Arial" w:hAnsi="Arial"/>
          <w:b/>
          <w:lang w:eastAsia="zh-CN"/>
        </w:rPr>
        <w:t>Endorsement</w:t>
      </w:r>
    </w:p>
    <w:p w14:paraId="29FC3C54" w14:textId="638A318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2F0CE4">
        <w:rPr>
          <w:rFonts w:ascii="Arial" w:hAnsi="Arial"/>
          <w:b/>
        </w:rPr>
        <w:t>5.23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63B22144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>proposal in section 3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73E4C4E6" w14:textId="3A3ED06A" w:rsidR="00702BCC" w:rsidRPr="00E465B1" w:rsidRDefault="00702BCC" w:rsidP="00702BCC">
      <w:pPr>
        <w:pStyle w:val="Reference"/>
      </w:pPr>
      <w:r w:rsidRPr="00E465B1">
        <w:t>[1]</w:t>
      </w:r>
      <w:r w:rsidRPr="00E465B1">
        <w:tab/>
      </w:r>
      <w:r w:rsidR="001051D3" w:rsidRPr="001051D3">
        <w:t>SP-220147</w:t>
      </w:r>
      <w:r>
        <w:t>:</w:t>
      </w:r>
      <w:r w:rsidRPr="00E465B1">
        <w:t xml:space="preserve"> </w:t>
      </w:r>
      <w:r>
        <w:t>"</w:t>
      </w:r>
      <w:r w:rsidR="001051D3" w:rsidRPr="001051D3">
        <w:t>New Study on alignment with ETSI MEC for Edge computing management</w:t>
      </w:r>
      <w:r>
        <w:t>"</w:t>
      </w:r>
    </w:p>
    <w:p w14:paraId="7B228EED" w14:textId="10EE8350" w:rsidR="00702BCC" w:rsidRDefault="00702BCC" w:rsidP="00702BCC">
      <w:pPr>
        <w:pStyle w:val="1"/>
      </w:pPr>
      <w:r>
        <w:t>3</w:t>
      </w:r>
      <w:r>
        <w:tab/>
        <w:t>Detailed proposal</w:t>
      </w:r>
    </w:p>
    <w:p w14:paraId="01C28944" w14:textId="57F4ECF5" w:rsidR="00607B24" w:rsidRDefault="00BD74BC" w:rsidP="00607B24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702BCC">
        <w:rPr>
          <w:lang w:eastAsia="zh-CN"/>
        </w:rPr>
        <w:t>endorse the</w:t>
      </w:r>
      <w:r w:rsidR="002F0CE4">
        <w:rPr>
          <w:lang w:eastAsia="zh-CN"/>
        </w:rPr>
        <w:t xml:space="preserve"> </w:t>
      </w:r>
      <w:r w:rsidR="00DB207F" w:rsidRPr="00DB207F">
        <w:rPr>
          <w:lang w:eastAsia="zh-CN"/>
        </w:rPr>
        <w:t>following working package (WOP) for Rel-18</w:t>
      </w:r>
      <w:r w:rsidR="002F0CE4">
        <w:rPr>
          <w:lang w:eastAsia="zh-CN"/>
        </w:rPr>
        <w:t xml:space="preserve"> </w:t>
      </w:r>
      <w:r w:rsidR="002F0CE4" w:rsidRPr="002F0CE4">
        <w:rPr>
          <w:lang w:eastAsia="zh-CN"/>
        </w:rPr>
        <w:t>FS_MEC_ECM</w:t>
      </w:r>
      <w:r>
        <w:rPr>
          <w:lang w:eastAsia="zh-CN"/>
        </w:rPr>
        <w:t xml:space="preserve">: </w:t>
      </w:r>
    </w:p>
    <w:p w14:paraId="0626F0BE" w14:textId="4EABC147" w:rsidR="002F0CE4" w:rsidRDefault="002F0CE4" w:rsidP="00DB207F">
      <w:pPr>
        <w:pStyle w:val="af"/>
        <w:ind w:left="1440"/>
      </w:pPr>
    </w:p>
    <w:tbl>
      <w:tblPr>
        <w:tblpPr w:leftFromText="180" w:rightFromText="180" w:vertAnchor="text" w:tblpXSpec="center" w:tblpY="1"/>
        <w:tblOverlap w:val="never"/>
        <w:tblW w:w="73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12"/>
        <w:gridCol w:w="5663"/>
      </w:tblGrid>
      <w:tr w:rsidR="00DB207F" w:rsidRPr="00DB207F" w14:paraId="15A5AC1B" w14:textId="77777777" w:rsidTr="00176CEE">
        <w:trPr>
          <w:trHeight w:val="365"/>
          <w:tblCellSpacing w:w="0" w:type="dxa"/>
        </w:trPr>
        <w:tc>
          <w:tcPr>
            <w:tcW w:w="130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5576150D" w14:textId="77777777" w:rsidR="00DB207F" w:rsidRPr="00DB207F" w:rsidRDefault="00DB207F" w:rsidP="00DB20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207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E127881" w14:textId="77777777" w:rsidR="00DB207F" w:rsidRPr="00DB207F" w:rsidRDefault="00DB207F" w:rsidP="00DB20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207F">
              <w:rPr>
                <w:rFonts w:ascii="Arial" w:hAnsi="Arial" w:cs="Arial"/>
                <w:b/>
                <w:sz w:val="18"/>
                <w:szCs w:val="18"/>
              </w:rPr>
              <w:t>WoP description</w:t>
            </w:r>
          </w:p>
        </w:tc>
      </w:tr>
      <w:tr w:rsidR="00DB207F" w:rsidRPr="00DB207F" w14:paraId="692F8522" w14:textId="77777777" w:rsidTr="00176CEE">
        <w:trPr>
          <w:trHeight w:val="938"/>
          <w:tblCellSpacing w:w="0" w:type="dxa"/>
        </w:trPr>
        <w:tc>
          <w:tcPr>
            <w:tcW w:w="130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C846FA" w14:textId="0376819B" w:rsidR="00DB207F" w:rsidRPr="00DB207F" w:rsidRDefault="00DB207F" w:rsidP="00DB207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60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1579D05" w14:textId="3828668D" w:rsidR="00DB207F" w:rsidRPr="00DB207F" w:rsidRDefault="00DB207F" w:rsidP="00DB207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DB207F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Study on alignment with ETSI MEC for Edge computing management (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Huawei</w:t>
            </w:r>
            <w:r w:rsidRPr="00DB207F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) </w:t>
            </w:r>
            <w:r w:rsidRPr="00DB207F">
              <w:rPr>
                <w:rFonts w:ascii="Arial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(</w:t>
            </w:r>
            <w:r w:rsidRPr="00DB207F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FS_MEC_ECM)(</w:t>
            </w:r>
            <w:r w:rsidRPr="00DB207F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SP-220147)</w:t>
            </w:r>
          </w:p>
        </w:tc>
      </w:tr>
      <w:tr w:rsidR="00DB207F" w:rsidRPr="00DB207F" w14:paraId="783338FD" w14:textId="77777777" w:rsidTr="00176CEE">
        <w:trPr>
          <w:trHeight w:val="360"/>
          <w:tblCellSpacing w:w="0" w:type="dxa"/>
        </w:trPr>
        <w:tc>
          <w:tcPr>
            <w:tcW w:w="130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A2F37EF" w14:textId="77777777" w:rsidR="00DB207F" w:rsidRDefault="00DB207F" w:rsidP="00DB207F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DB207F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WoP#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x</w:t>
            </w:r>
            <w:r w:rsidRPr="00DB207F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.1</w:t>
            </w:r>
          </w:p>
          <w:p w14:paraId="5F134BA8" w14:textId="5689F9BC" w:rsidR="00DB207F" w:rsidRPr="00DB207F" w:rsidRDefault="00DB207F" w:rsidP="00DB207F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(SA5#143,SA5#144)</w:t>
            </w:r>
          </w:p>
        </w:tc>
        <w:tc>
          <w:tcPr>
            <w:tcW w:w="60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0551BF33" w14:textId="77777777" w:rsidR="00DB207F" w:rsidRDefault="00DB207F" w:rsidP="00DB207F">
            <w:pPr>
              <w:pStyle w:val="af"/>
              <w:numPr>
                <w:ilvl w:val="0"/>
                <w:numId w:val="28"/>
              </w:num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I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nvestigate the current egde application management in ETSI MEC, which includes but not limited to:</w:t>
            </w:r>
          </w:p>
          <w:p w14:paraId="1E369263" w14:textId="77777777" w:rsidR="00DB207F" w:rsidRDefault="00DB207F" w:rsidP="00DB207F">
            <w:pPr>
              <w:pStyle w:val="af"/>
              <w:numPr>
                <w:ilvl w:val="0"/>
                <w:numId w:val="29"/>
              </w:numPr>
            </w:pPr>
            <w:r>
              <w:t>Edge application package management</w:t>
            </w:r>
          </w:p>
          <w:p w14:paraId="024A51DD" w14:textId="1AE284DB" w:rsidR="00DB207F" w:rsidRPr="00DB207F" w:rsidRDefault="00DB207F" w:rsidP="00DF7314">
            <w:pPr>
              <w:pStyle w:val="af"/>
              <w:numPr>
                <w:ilvl w:val="0"/>
                <w:numId w:val="29"/>
              </w:num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t xml:space="preserve">Edge application </w:t>
            </w:r>
            <w:r w:rsidR="00DF7314">
              <w:t>catalog</w:t>
            </w:r>
            <w:r>
              <w:t xml:space="preserve"> management</w:t>
            </w:r>
          </w:p>
        </w:tc>
      </w:tr>
      <w:tr w:rsidR="00DB207F" w:rsidRPr="00DB207F" w14:paraId="203068FE" w14:textId="77777777" w:rsidTr="00176CEE">
        <w:trPr>
          <w:trHeight w:val="389"/>
          <w:tblCellSpacing w:w="0" w:type="dxa"/>
        </w:trPr>
        <w:tc>
          <w:tcPr>
            <w:tcW w:w="130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3658580" w14:textId="77777777" w:rsidR="00DB207F" w:rsidRDefault="00DB207F" w:rsidP="00DB207F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DB207F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 w:rsidRPr="00DB207F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.2</w:t>
            </w:r>
          </w:p>
          <w:p w14:paraId="601E3A78" w14:textId="1CA89169" w:rsidR="00DB207F" w:rsidRPr="00DB207F" w:rsidRDefault="00DB207F" w:rsidP="00DB207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(SA5#144,SA5#145)</w:t>
            </w:r>
          </w:p>
        </w:tc>
        <w:tc>
          <w:tcPr>
            <w:tcW w:w="60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225B35EC" w14:textId="53AAFB9A" w:rsidR="00DB207F" w:rsidRPr="00DB207F" w:rsidRDefault="00DB207F" w:rsidP="00DB207F">
            <w:pPr>
              <w:pStyle w:val="af"/>
              <w:numPr>
                <w:ilvl w:val="0"/>
                <w:numId w:val="28"/>
              </w:num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I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nvestigate the </w:t>
            </w:r>
            <w:r>
              <w:rPr>
                <w:rFonts w:eastAsia="Times New Roman"/>
                <w:lang w:eastAsia="zh-CN"/>
              </w:rPr>
              <w:t>NBI requirements from GSMA OPG to classify which SA5 solution can be re-used to fulfill them</w:t>
            </w:r>
          </w:p>
        </w:tc>
      </w:tr>
      <w:tr w:rsidR="00DB207F" w:rsidRPr="00DB207F" w14:paraId="227E6DA9" w14:textId="77777777" w:rsidTr="00176CEE">
        <w:trPr>
          <w:trHeight w:val="389"/>
          <w:tblCellSpacing w:w="0" w:type="dxa"/>
        </w:trPr>
        <w:tc>
          <w:tcPr>
            <w:tcW w:w="130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8EE6FA1" w14:textId="77777777" w:rsidR="00DB207F" w:rsidRPr="00DB207F" w:rsidRDefault="00DB207F" w:rsidP="00DB207F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60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E3D58A4" w14:textId="55162C3B" w:rsidR="00DB207F" w:rsidRPr="00DB207F" w:rsidRDefault="00DB207F" w:rsidP="00DB207F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To be concluded in SA5#145.</w:t>
            </w:r>
          </w:p>
        </w:tc>
      </w:tr>
    </w:tbl>
    <w:p w14:paraId="5F17F74D" w14:textId="3CBB68C1" w:rsidR="00FC7D52" w:rsidRPr="007560DF" w:rsidRDefault="00FC7D52" w:rsidP="002F0CE4">
      <w:pPr>
        <w:pStyle w:val="af"/>
        <w:spacing w:line="360" w:lineRule="auto"/>
        <w:ind w:left="555"/>
        <w:rPr>
          <w:lang w:val="en-US" w:eastAsia="zh-CN"/>
        </w:rPr>
      </w:pPr>
    </w:p>
    <w:sectPr w:rsidR="00FC7D52" w:rsidRPr="007560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969C6" w14:textId="77777777" w:rsidR="00257ACF" w:rsidRDefault="00257ACF">
      <w:r>
        <w:separator/>
      </w:r>
    </w:p>
  </w:endnote>
  <w:endnote w:type="continuationSeparator" w:id="0">
    <w:p w14:paraId="321876B9" w14:textId="77777777" w:rsidR="00257ACF" w:rsidRDefault="002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A6F37" w14:textId="77777777" w:rsidR="00257ACF" w:rsidRDefault="00257ACF">
      <w:r>
        <w:separator/>
      </w:r>
    </w:p>
  </w:footnote>
  <w:footnote w:type="continuationSeparator" w:id="0">
    <w:p w14:paraId="01409B3A" w14:textId="77777777" w:rsidR="00257ACF" w:rsidRDefault="002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BA03A90"/>
    <w:multiLevelType w:val="multilevel"/>
    <w:tmpl w:val="B3DA5D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60" w:hanging="1440"/>
      </w:pPr>
      <w:rPr>
        <w:rFonts w:hint="default"/>
      </w:r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8B2C55"/>
    <w:multiLevelType w:val="multilevel"/>
    <w:tmpl w:val="FD9CEEE8"/>
    <w:lvl w:ilvl="0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eastAsia="宋体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0A2DB8"/>
    <w:multiLevelType w:val="hybridMultilevel"/>
    <w:tmpl w:val="31B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8179C"/>
    <w:multiLevelType w:val="hybridMultilevel"/>
    <w:tmpl w:val="EDF447D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38840A0"/>
    <w:multiLevelType w:val="hybridMultilevel"/>
    <w:tmpl w:val="13C25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DD73C88"/>
    <w:multiLevelType w:val="hybridMultilevel"/>
    <w:tmpl w:val="C8CAA928"/>
    <w:lvl w:ilvl="0" w:tplc="2D5ED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4C7342"/>
    <w:multiLevelType w:val="hybridMultilevel"/>
    <w:tmpl w:val="1A9C2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4"/>
  </w:num>
  <w:num w:numId="22">
    <w:abstractNumId w:val="10"/>
  </w:num>
  <w:num w:numId="23">
    <w:abstractNumId w:val="17"/>
  </w:num>
  <w:num w:numId="24">
    <w:abstractNumId w:val="17"/>
  </w:num>
  <w:num w:numId="25">
    <w:abstractNumId w:val="23"/>
  </w:num>
  <w:num w:numId="26">
    <w:abstractNumId w:val="15"/>
  </w:num>
  <w:num w:numId="27">
    <w:abstractNumId w:val="19"/>
  </w:num>
  <w:num w:numId="28">
    <w:abstractNumId w:val="22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04C"/>
    <w:rsid w:val="000819D8"/>
    <w:rsid w:val="000934A6"/>
    <w:rsid w:val="000A2C6C"/>
    <w:rsid w:val="000A4660"/>
    <w:rsid w:val="000D1B5B"/>
    <w:rsid w:val="0010401F"/>
    <w:rsid w:val="001051D3"/>
    <w:rsid w:val="00112FC3"/>
    <w:rsid w:val="00173FA3"/>
    <w:rsid w:val="00184B6F"/>
    <w:rsid w:val="001861E5"/>
    <w:rsid w:val="001A4A8D"/>
    <w:rsid w:val="001B1652"/>
    <w:rsid w:val="001B5984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44C9A"/>
    <w:rsid w:val="00247216"/>
    <w:rsid w:val="00257ACF"/>
    <w:rsid w:val="002874EF"/>
    <w:rsid w:val="002A1857"/>
    <w:rsid w:val="002C7F38"/>
    <w:rsid w:val="002F0CE4"/>
    <w:rsid w:val="002F6432"/>
    <w:rsid w:val="0030628A"/>
    <w:rsid w:val="003069CA"/>
    <w:rsid w:val="0035122B"/>
    <w:rsid w:val="00353451"/>
    <w:rsid w:val="00371032"/>
    <w:rsid w:val="00371B44"/>
    <w:rsid w:val="003C122B"/>
    <w:rsid w:val="003C5A97"/>
    <w:rsid w:val="003C7A04"/>
    <w:rsid w:val="003F52B2"/>
    <w:rsid w:val="00417A8B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974AD"/>
    <w:rsid w:val="005B0966"/>
    <w:rsid w:val="005B795D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7AC"/>
    <w:rsid w:val="0069495C"/>
    <w:rsid w:val="006B4EAE"/>
    <w:rsid w:val="006D340A"/>
    <w:rsid w:val="00702BCC"/>
    <w:rsid w:val="00703641"/>
    <w:rsid w:val="00715A1D"/>
    <w:rsid w:val="007560DF"/>
    <w:rsid w:val="00756B89"/>
    <w:rsid w:val="00760BB0"/>
    <w:rsid w:val="0076157A"/>
    <w:rsid w:val="00784593"/>
    <w:rsid w:val="00786E8C"/>
    <w:rsid w:val="007A00EF"/>
    <w:rsid w:val="007B19EA"/>
    <w:rsid w:val="007C0A2D"/>
    <w:rsid w:val="007C27B0"/>
    <w:rsid w:val="007F300B"/>
    <w:rsid w:val="008014C3"/>
    <w:rsid w:val="008168D4"/>
    <w:rsid w:val="00850812"/>
    <w:rsid w:val="00876B9A"/>
    <w:rsid w:val="008933BF"/>
    <w:rsid w:val="008A10C4"/>
    <w:rsid w:val="008B0248"/>
    <w:rsid w:val="008F5F33"/>
    <w:rsid w:val="0091046A"/>
    <w:rsid w:val="00922B77"/>
    <w:rsid w:val="00926ABD"/>
    <w:rsid w:val="00936EE4"/>
    <w:rsid w:val="00947F4E"/>
    <w:rsid w:val="009607D3"/>
    <w:rsid w:val="00966D47"/>
    <w:rsid w:val="00992312"/>
    <w:rsid w:val="00996642"/>
    <w:rsid w:val="009C0DED"/>
    <w:rsid w:val="00A14FDB"/>
    <w:rsid w:val="00A37D7F"/>
    <w:rsid w:val="00A46410"/>
    <w:rsid w:val="00A57688"/>
    <w:rsid w:val="00A7142F"/>
    <w:rsid w:val="00A82EC4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D74BC"/>
    <w:rsid w:val="00C01728"/>
    <w:rsid w:val="00C022E3"/>
    <w:rsid w:val="00C22D17"/>
    <w:rsid w:val="00C4712D"/>
    <w:rsid w:val="00C506D4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1C37"/>
    <w:rsid w:val="00D62265"/>
    <w:rsid w:val="00D838AB"/>
    <w:rsid w:val="00D8512E"/>
    <w:rsid w:val="00DA1E58"/>
    <w:rsid w:val="00DB207F"/>
    <w:rsid w:val="00DE4EF2"/>
    <w:rsid w:val="00DF2C0E"/>
    <w:rsid w:val="00DF7314"/>
    <w:rsid w:val="00E04DB6"/>
    <w:rsid w:val="00E05859"/>
    <w:rsid w:val="00E06FFB"/>
    <w:rsid w:val="00E30155"/>
    <w:rsid w:val="00E419DE"/>
    <w:rsid w:val="00E65E33"/>
    <w:rsid w:val="00E91FE1"/>
    <w:rsid w:val="00EA5E95"/>
    <w:rsid w:val="00ED4954"/>
    <w:rsid w:val="00EE0943"/>
    <w:rsid w:val="00EE33A2"/>
    <w:rsid w:val="00EF1902"/>
    <w:rsid w:val="00F1447E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0">
    <w:name w:val="annotation subject"/>
    <w:basedOn w:val="ac"/>
    <w:next w:val="ac"/>
    <w:link w:val="Char1"/>
    <w:rsid w:val="0008104C"/>
    <w:rPr>
      <w:b/>
      <w:bCs/>
    </w:rPr>
  </w:style>
  <w:style w:type="character" w:customStyle="1" w:styleId="Char0">
    <w:name w:val="批注文字 Char"/>
    <w:basedOn w:val="a0"/>
    <w:link w:val="ac"/>
    <w:semiHidden/>
    <w:rsid w:val="0008104C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0"/>
    <w:rsid w:val="0008104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Huawei, R00</cp:lastModifiedBy>
  <cp:revision>7</cp:revision>
  <cp:lastPrinted>1899-12-31T23:00:00Z</cp:lastPrinted>
  <dcterms:created xsi:type="dcterms:W3CDTF">2022-03-22T13:09:00Z</dcterms:created>
  <dcterms:modified xsi:type="dcterms:W3CDTF">2022-03-25T09:48:00Z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(3)61cl2s3ICX8SpZ9lXyN37drJgjkcqHpBhO6/B/+MJpkP7sFL+sebelbtgCLmA7PqY/dMmXE7
yc/BgNvQ34em8SmCHAz7+EikENVmOF8OlHvtqvrrCRb97d8WJJnLbzNSzKIUvbWtwHhjwETZ
ZvDrt2QNbvJ91BGDNoesGbji79wopj/0cAsP4vImK95Dhsh8W4feeT3oSN8IM//cFKsB19+I
U9Yj9ur7lnfcKXRM45</vt:lpwstr>
  </property>
  <property fmtid="{D5CDD505-2E9C-101B-9397-08002B2CF9AE}" pid="3" name="_2015_ms_pID_7253431">
    <vt:lpwstr>QINbNLweKZEBcpYKtXBKgsFYwm1mDshOwG/GuOQUebavb1odrDi2/+
Q+D0PoRcnaXMdwiRsrpxuK9tOBGyQ2eUvvHFZ6Wncd8bqVrJ44Ojk4bQZgcQlpKskQe93wyv
r6onbs00IXdptz7YN1HytzA/whqBo7SVZ2ad0Mlc/avGTNC4rxbFdu9oq6WK5M4XGh5wYM8E
4CuIERuQWeBjyUJBubSiU/IVIWrsjal80d6j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1645066781</vt:lpwstr>
  </property>
</Properties>
</file>